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D1E" w:rsidRPr="007C5592" w:rsidRDefault="00D13D1E" w:rsidP="0014175E">
      <w:pPr>
        <w:jc w:val="center"/>
        <w:rPr>
          <w:b/>
          <w:sz w:val="28"/>
          <w:szCs w:val="28"/>
        </w:rPr>
      </w:pPr>
      <w:r w:rsidRPr="007C5592">
        <w:rPr>
          <w:b/>
          <w:sz w:val="28"/>
          <w:szCs w:val="28"/>
        </w:rPr>
        <w:t xml:space="preserve">АДМИНИСТРАЦИЯ </w:t>
      </w:r>
    </w:p>
    <w:p w:rsidR="00D13D1E" w:rsidRPr="007C5592" w:rsidRDefault="00D13D1E" w:rsidP="0014175E">
      <w:pPr>
        <w:jc w:val="center"/>
        <w:rPr>
          <w:b/>
          <w:sz w:val="28"/>
          <w:szCs w:val="28"/>
        </w:rPr>
      </w:pPr>
      <w:r w:rsidRPr="007C5592">
        <w:rPr>
          <w:b/>
          <w:sz w:val="28"/>
          <w:szCs w:val="28"/>
        </w:rPr>
        <w:t>ПОЛТАВСКОГО СЕЛЬСКОГО ПОСЕЛЕНИЯ</w:t>
      </w:r>
    </w:p>
    <w:p w:rsidR="00D13D1E" w:rsidRPr="007C5592" w:rsidRDefault="00D13D1E" w:rsidP="0014175E">
      <w:pPr>
        <w:jc w:val="center"/>
        <w:rPr>
          <w:sz w:val="28"/>
          <w:szCs w:val="28"/>
        </w:rPr>
      </w:pPr>
      <w:r w:rsidRPr="007C5592">
        <w:rPr>
          <w:b/>
          <w:sz w:val="28"/>
          <w:szCs w:val="28"/>
        </w:rPr>
        <w:t>КРАСНОАРМЕЙСКОГО  РАЙОНА</w:t>
      </w:r>
    </w:p>
    <w:p w:rsidR="00D13D1E" w:rsidRDefault="00D13D1E" w:rsidP="0014175E">
      <w:pPr>
        <w:jc w:val="center"/>
        <w:rPr>
          <w:b/>
        </w:rPr>
      </w:pPr>
    </w:p>
    <w:p w:rsidR="00D13D1E" w:rsidRDefault="00D13D1E" w:rsidP="0014175E">
      <w:pPr>
        <w:pStyle w:val="Title"/>
      </w:pPr>
      <w:r>
        <w:t xml:space="preserve">П О С Т А Н О В Л Е Н И Е </w:t>
      </w:r>
    </w:p>
    <w:p w:rsidR="00D13D1E" w:rsidRDefault="00D13D1E" w:rsidP="0014175E">
      <w:pPr>
        <w:pStyle w:val="Title"/>
      </w:pPr>
    </w:p>
    <w:p w:rsidR="00D13D1E" w:rsidRDefault="00D13D1E" w:rsidP="0014175E">
      <w:pPr>
        <w:pStyle w:val="Title"/>
      </w:pPr>
    </w:p>
    <w:p w:rsidR="00D13D1E" w:rsidRPr="00955552" w:rsidRDefault="00D13D1E" w:rsidP="0014175E">
      <w:pPr>
        <w:pStyle w:val="BodyText"/>
        <w:rPr>
          <w:lang w:val="ru-RU"/>
        </w:rPr>
      </w:pPr>
      <w:r w:rsidRPr="00955552">
        <w:rPr>
          <w:lang w:val="ru-RU"/>
        </w:rPr>
        <w:t xml:space="preserve">от </w:t>
      </w:r>
      <w:r>
        <w:rPr>
          <w:lang w:val="ru-RU"/>
        </w:rPr>
        <w:t>27.09.2013</w:t>
      </w:r>
      <w:r w:rsidRPr="00955552">
        <w:rPr>
          <w:lang w:val="ru-RU"/>
        </w:rPr>
        <w:t xml:space="preserve">                                         </w:t>
      </w:r>
      <w:r>
        <w:rPr>
          <w:lang w:val="ru-RU"/>
        </w:rPr>
        <w:t xml:space="preserve">                  </w:t>
      </w:r>
      <w:r w:rsidRPr="00955552">
        <w:rPr>
          <w:lang w:val="ru-RU"/>
        </w:rPr>
        <w:t xml:space="preserve">                                      № </w:t>
      </w:r>
      <w:r>
        <w:rPr>
          <w:lang w:val="ru-RU"/>
        </w:rPr>
        <w:t xml:space="preserve"> 845</w:t>
      </w:r>
    </w:p>
    <w:p w:rsidR="00D13D1E" w:rsidRDefault="00D13D1E">
      <w:pPr>
        <w:jc w:val="center"/>
        <w:rPr>
          <w:bCs/>
        </w:rPr>
      </w:pPr>
      <w:r w:rsidRPr="005137CF">
        <w:rPr>
          <w:bCs/>
        </w:rPr>
        <w:t>станица Полтавская</w:t>
      </w:r>
    </w:p>
    <w:p w:rsidR="00D13D1E" w:rsidRDefault="00D13D1E">
      <w:pPr>
        <w:jc w:val="center"/>
        <w:rPr>
          <w:bCs/>
        </w:rPr>
      </w:pPr>
    </w:p>
    <w:p w:rsidR="00D13D1E" w:rsidRDefault="00D13D1E">
      <w:pPr>
        <w:jc w:val="center"/>
        <w:rPr>
          <w:b/>
          <w:bCs/>
        </w:rPr>
      </w:pPr>
    </w:p>
    <w:p w:rsidR="00D13D1E" w:rsidRDefault="00D13D1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Об утверждении   муниципальной целевой программы</w:t>
      </w:r>
    </w:p>
    <w:p w:rsidR="00D13D1E" w:rsidRDefault="00D13D1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Полтавского  сельского поселения </w:t>
      </w:r>
    </w:p>
    <w:p w:rsidR="00D13D1E" w:rsidRDefault="00D13D1E">
      <w:pPr>
        <w:jc w:val="center"/>
        <w:rPr>
          <w:b/>
          <w:sz w:val="28"/>
        </w:rPr>
      </w:pPr>
      <w:r>
        <w:rPr>
          <w:b/>
          <w:sz w:val="28"/>
        </w:rPr>
        <w:t>« Укрепление материально-</w:t>
      </w:r>
      <w:r w:rsidRPr="001E3966">
        <w:rPr>
          <w:b/>
          <w:sz w:val="28"/>
        </w:rPr>
        <w:t xml:space="preserve">технической базы </w:t>
      </w:r>
    </w:p>
    <w:p w:rsidR="00D13D1E" w:rsidRPr="001E3966" w:rsidRDefault="00D13D1E">
      <w:pPr>
        <w:jc w:val="center"/>
        <w:rPr>
          <w:b/>
          <w:bCs/>
          <w:sz w:val="28"/>
        </w:rPr>
      </w:pPr>
      <w:r>
        <w:rPr>
          <w:b/>
          <w:sz w:val="28"/>
        </w:rPr>
        <w:t>МКУК «Полтавская   сельская</w:t>
      </w:r>
      <w:r w:rsidRPr="001E3966">
        <w:rPr>
          <w:b/>
          <w:sz w:val="28"/>
        </w:rPr>
        <w:t xml:space="preserve"> библиоте</w:t>
      </w:r>
      <w:r>
        <w:rPr>
          <w:b/>
          <w:sz w:val="28"/>
        </w:rPr>
        <w:t>ка</w:t>
      </w:r>
      <w:r w:rsidRPr="001E3966">
        <w:rPr>
          <w:b/>
          <w:sz w:val="28"/>
        </w:rPr>
        <w:t>»</w:t>
      </w:r>
      <w:r>
        <w:rPr>
          <w:b/>
          <w:sz w:val="28"/>
        </w:rPr>
        <w:t xml:space="preserve">  </w:t>
      </w:r>
      <w:r w:rsidRPr="001E3966">
        <w:rPr>
          <w:b/>
          <w:bCs/>
          <w:sz w:val="28"/>
        </w:rPr>
        <w:t>на   20</w:t>
      </w:r>
      <w:r>
        <w:rPr>
          <w:b/>
          <w:bCs/>
          <w:sz w:val="28"/>
        </w:rPr>
        <w:t>14</w:t>
      </w:r>
      <w:r w:rsidRPr="001E3966">
        <w:rPr>
          <w:b/>
          <w:bCs/>
          <w:sz w:val="28"/>
        </w:rPr>
        <w:t xml:space="preserve"> год</w:t>
      </w:r>
    </w:p>
    <w:p w:rsidR="00D13D1E" w:rsidRPr="001E3966" w:rsidRDefault="00D13D1E">
      <w:pPr>
        <w:jc w:val="center"/>
        <w:rPr>
          <w:b/>
          <w:bCs/>
          <w:sz w:val="28"/>
        </w:rPr>
      </w:pPr>
    </w:p>
    <w:p w:rsidR="00D13D1E" w:rsidRDefault="00D13D1E" w:rsidP="002F056A">
      <w:pPr>
        <w:jc w:val="center"/>
        <w:rPr>
          <w:b/>
          <w:bCs/>
          <w:sz w:val="28"/>
        </w:rPr>
      </w:pPr>
    </w:p>
    <w:p w:rsidR="00D13D1E" w:rsidRDefault="00D13D1E" w:rsidP="002F056A">
      <w:pPr>
        <w:jc w:val="both"/>
        <w:rPr>
          <w:sz w:val="28"/>
        </w:rPr>
      </w:pPr>
      <w:r>
        <w:rPr>
          <w:b/>
          <w:bCs/>
          <w:sz w:val="28"/>
        </w:rPr>
        <w:tab/>
      </w:r>
      <w:r w:rsidRPr="00CD2FE8">
        <w:rPr>
          <w:bCs/>
          <w:sz w:val="28"/>
        </w:rPr>
        <w:t xml:space="preserve">Руководствуясь </w:t>
      </w:r>
      <w:r>
        <w:rPr>
          <w:bCs/>
          <w:sz w:val="28"/>
        </w:rPr>
        <w:t xml:space="preserve">Бюджетным кодексом Российской Федерации, </w:t>
      </w:r>
      <w:r w:rsidRPr="00CD2FE8">
        <w:rPr>
          <w:bCs/>
          <w:sz w:val="28"/>
        </w:rPr>
        <w:t>Фед</w:t>
      </w:r>
      <w:r w:rsidRPr="00CD2FE8">
        <w:rPr>
          <w:bCs/>
          <w:sz w:val="28"/>
        </w:rPr>
        <w:t>е</w:t>
      </w:r>
      <w:r w:rsidRPr="00CD2FE8">
        <w:rPr>
          <w:bCs/>
          <w:sz w:val="28"/>
        </w:rPr>
        <w:t>ральным законом от 6 октября 2003 года № 131-ФЗ «</w:t>
      </w:r>
      <w:r>
        <w:rPr>
          <w:bCs/>
          <w:sz w:val="28"/>
        </w:rPr>
        <w:t xml:space="preserve"> </w:t>
      </w:r>
      <w:r w:rsidRPr="00CD2FE8">
        <w:rPr>
          <w:bCs/>
          <w:sz w:val="28"/>
        </w:rPr>
        <w:t>Об общих принципах м</w:t>
      </w:r>
      <w:r w:rsidRPr="00CD2FE8">
        <w:rPr>
          <w:bCs/>
          <w:sz w:val="28"/>
        </w:rPr>
        <w:t>е</w:t>
      </w:r>
      <w:r w:rsidRPr="00CD2FE8">
        <w:rPr>
          <w:bCs/>
          <w:sz w:val="28"/>
        </w:rPr>
        <w:t>стного самоуправления в Российской</w:t>
      </w:r>
      <w:r>
        <w:rPr>
          <w:b/>
          <w:bCs/>
          <w:sz w:val="28"/>
        </w:rPr>
        <w:t xml:space="preserve"> </w:t>
      </w:r>
      <w:r w:rsidRPr="00CD2FE8">
        <w:rPr>
          <w:bCs/>
          <w:sz w:val="28"/>
        </w:rPr>
        <w:t>Федерации»,</w:t>
      </w:r>
      <w:r>
        <w:rPr>
          <w:bCs/>
          <w:sz w:val="28"/>
        </w:rPr>
        <w:t xml:space="preserve"> </w:t>
      </w:r>
      <w:r>
        <w:rPr>
          <w:sz w:val="28"/>
        </w:rPr>
        <w:t>в целях  развития МКУК «Полтавская сельская библиотека» как информационного и культурного це</w:t>
      </w:r>
      <w:r>
        <w:rPr>
          <w:sz w:val="28"/>
        </w:rPr>
        <w:t>н</w:t>
      </w:r>
      <w:r>
        <w:rPr>
          <w:sz w:val="28"/>
        </w:rPr>
        <w:t>тра, администрация Полтавского сельского п</w:t>
      </w:r>
      <w:r>
        <w:rPr>
          <w:sz w:val="28"/>
        </w:rPr>
        <w:t>о</w:t>
      </w:r>
      <w:r>
        <w:rPr>
          <w:sz w:val="28"/>
        </w:rPr>
        <w:t>селения  п о с т а н о в л я е т :</w:t>
      </w:r>
    </w:p>
    <w:p w:rsidR="00D13D1E" w:rsidRDefault="00D13D1E">
      <w:pPr>
        <w:jc w:val="both"/>
        <w:rPr>
          <w:sz w:val="28"/>
        </w:rPr>
      </w:pPr>
      <w:r>
        <w:rPr>
          <w:sz w:val="28"/>
        </w:rPr>
        <w:tab/>
        <w:t>1. Утвердить муниципальную целевую программу Полтавского сельск</w:t>
      </w:r>
      <w:r>
        <w:rPr>
          <w:sz w:val="28"/>
        </w:rPr>
        <w:t>о</w:t>
      </w:r>
      <w:r>
        <w:rPr>
          <w:sz w:val="28"/>
        </w:rPr>
        <w:t>го поселения        « Укрепление материально- технической базы МКУК «По</w:t>
      </w:r>
      <w:r>
        <w:rPr>
          <w:sz w:val="28"/>
        </w:rPr>
        <w:t>л</w:t>
      </w:r>
      <w:r>
        <w:rPr>
          <w:sz w:val="28"/>
        </w:rPr>
        <w:t xml:space="preserve">тавская  сельская библиотека» на 2014 год   (приложение). </w:t>
      </w:r>
    </w:p>
    <w:p w:rsidR="00D13D1E" w:rsidRDefault="00D13D1E">
      <w:pPr>
        <w:jc w:val="both"/>
        <w:rPr>
          <w:sz w:val="28"/>
        </w:rPr>
      </w:pPr>
      <w:r>
        <w:rPr>
          <w:sz w:val="28"/>
        </w:rPr>
        <w:tab/>
        <w:t>2.  Контроль за  выполнением настоящего постановления  возложить на заместителя главы Полтавского сельского поселения Красноармейского района Е.В.Борисова.</w:t>
      </w:r>
    </w:p>
    <w:p w:rsidR="00D13D1E" w:rsidRDefault="00D13D1E">
      <w:pPr>
        <w:jc w:val="both"/>
        <w:rPr>
          <w:sz w:val="28"/>
        </w:rPr>
      </w:pPr>
      <w:r>
        <w:rPr>
          <w:sz w:val="28"/>
        </w:rPr>
        <w:t xml:space="preserve">            3. Настоящее постановление подлежит официальному обнародованию.</w:t>
      </w:r>
    </w:p>
    <w:p w:rsidR="00D13D1E" w:rsidRDefault="00D13D1E">
      <w:pPr>
        <w:jc w:val="both"/>
        <w:rPr>
          <w:sz w:val="28"/>
        </w:rPr>
      </w:pPr>
      <w:r>
        <w:rPr>
          <w:sz w:val="28"/>
        </w:rPr>
        <w:tab/>
        <w:t>4. Постановление вступает в силу с 1 января 2014 года.</w:t>
      </w:r>
    </w:p>
    <w:p w:rsidR="00D13D1E" w:rsidRDefault="00D13D1E">
      <w:pPr>
        <w:jc w:val="both"/>
        <w:rPr>
          <w:sz w:val="28"/>
        </w:rPr>
      </w:pPr>
    </w:p>
    <w:p w:rsidR="00D13D1E" w:rsidRDefault="00D13D1E">
      <w:pPr>
        <w:jc w:val="both"/>
        <w:rPr>
          <w:sz w:val="28"/>
        </w:rPr>
      </w:pPr>
    </w:p>
    <w:p w:rsidR="00D13D1E" w:rsidRDefault="00D13D1E">
      <w:pPr>
        <w:jc w:val="both"/>
        <w:rPr>
          <w:sz w:val="28"/>
        </w:rPr>
      </w:pPr>
    </w:p>
    <w:p w:rsidR="00D13D1E" w:rsidRDefault="00D13D1E">
      <w:pPr>
        <w:jc w:val="both"/>
        <w:rPr>
          <w:sz w:val="28"/>
        </w:rPr>
      </w:pPr>
      <w:r>
        <w:rPr>
          <w:sz w:val="28"/>
        </w:rPr>
        <w:t>Глава</w:t>
      </w:r>
    </w:p>
    <w:p w:rsidR="00D13D1E" w:rsidRDefault="00D13D1E">
      <w:pPr>
        <w:jc w:val="both"/>
        <w:rPr>
          <w:sz w:val="28"/>
        </w:rPr>
      </w:pPr>
      <w:r>
        <w:rPr>
          <w:sz w:val="28"/>
        </w:rPr>
        <w:t>Полтавского сельского поселения</w:t>
      </w:r>
    </w:p>
    <w:p w:rsidR="00D13D1E" w:rsidRPr="002F1982" w:rsidRDefault="00D13D1E" w:rsidP="002F1982">
      <w:pPr>
        <w:jc w:val="both"/>
        <w:rPr>
          <w:b/>
          <w:sz w:val="28"/>
          <w:szCs w:val="28"/>
        </w:rPr>
      </w:pPr>
      <w:r w:rsidRPr="002F1982">
        <w:rPr>
          <w:sz w:val="28"/>
          <w:szCs w:val="28"/>
        </w:rPr>
        <w:t xml:space="preserve">Красноармейского района                                                                    В.А. Побожий </w:t>
      </w:r>
    </w:p>
    <w:p w:rsidR="00D13D1E" w:rsidRDefault="00D13D1E">
      <w:pPr>
        <w:pStyle w:val="Heading2"/>
        <w:rPr>
          <w:b/>
        </w:rPr>
      </w:pPr>
    </w:p>
    <w:p w:rsidR="00D13D1E" w:rsidRDefault="00D13D1E" w:rsidP="002F056A"/>
    <w:p w:rsidR="00D13D1E" w:rsidRDefault="00D13D1E" w:rsidP="002F056A"/>
    <w:p w:rsidR="00D13D1E" w:rsidRDefault="00D13D1E" w:rsidP="002F056A"/>
    <w:p w:rsidR="00D13D1E" w:rsidRDefault="00D13D1E" w:rsidP="002F056A"/>
    <w:p w:rsidR="00D13D1E" w:rsidRDefault="00D13D1E" w:rsidP="002F056A"/>
    <w:p w:rsidR="00D13D1E" w:rsidRDefault="00D13D1E" w:rsidP="002F056A"/>
    <w:p w:rsidR="00D13D1E" w:rsidRDefault="00D13D1E" w:rsidP="002F056A"/>
    <w:p w:rsidR="00D13D1E" w:rsidRDefault="00D13D1E" w:rsidP="002F056A"/>
    <w:p w:rsidR="00D13D1E" w:rsidRDefault="00D13D1E" w:rsidP="002F056A"/>
    <w:p w:rsidR="00D13D1E" w:rsidRPr="002F056A" w:rsidRDefault="00D13D1E" w:rsidP="002F056A"/>
    <w:p w:rsidR="00D13D1E" w:rsidRDefault="00D13D1E" w:rsidP="00EE4141">
      <w:pPr>
        <w:ind w:left="425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D13D1E" w:rsidRDefault="00D13D1E" w:rsidP="00EE414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к  постановлению администрации</w:t>
      </w:r>
    </w:p>
    <w:p w:rsidR="00D13D1E" w:rsidRDefault="00D13D1E" w:rsidP="00EE414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Полтавского сельского поселения</w:t>
      </w:r>
    </w:p>
    <w:p w:rsidR="00D13D1E" w:rsidRDefault="00D13D1E" w:rsidP="00EE41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Красноармейского района</w:t>
      </w:r>
    </w:p>
    <w:p w:rsidR="00D13D1E" w:rsidRDefault="00D13D1E" w:rsidP="00EE414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 27.09.2013 № 845</w:t>
      </w:r>
    </w:p>
    <w:p w:rsidR="00D13D1E" w:rsidRDefault="00D13D1E" w:rsidP="00EE4141">
      <w:pPr>
        <w:jc w:val="both"/>
        <w:rPr>
          <w:sz w:val="28"/>
          <w:szCs w:val="28"/>
        </w:rPr>
      </w:pPr>
    </w:p>
    <w:p w:rsidR="00D13D1E" w:rsidRDefault="00D13D1E" w:rsidP="00EE414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</w:p>
    <w:p w:rsidR="00D13D1E" w:rsidRDefault="00D13D1E" w:rsidP="00EE4141">
      <w:pPr>
        <w:ind w:left="2553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smartTag w:uri="urn:schemas-microsoft-com:office:smarttags" w:element="place">
        <w:r>
          <w:rPr>
            <w:sz w:val="28"/>
            <w:szCs w:val="28"/>
            <w:lang w:val="en-US"/>
          </w:rPr>
          <w:t>I</w:t>
        </w:r>
        <w:r>
          <w:rPr>
            <w:sz w:val="28"/>
            <w:szCs w:val="28"/>
          </w:rPr>
          <w:t>.</w:t>
        </w:r>
      </w:smartTag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ПАСПОРТ </w:t>
      </w:r>
    </w:p>
    <w:p w:rsidR="00D13D1E" w:rsidRDefault="00D13D1E" w:rsidP="00EE4141">
      <w:pPr>
        <w:jc w:val="both"/>
        <w:rPr>
          <w:sz w:val="28"/>
          <w:szCs w:val="28"/>
        </w:rPr>
      </w:pPr>
    </w:p>
    <w:p w:rsidR="00D13D1E" w:rsidRDefault="00D13D1E" w:rsidP="00EE41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муниципальной целевой программы «Укрепление материально-технической базы МКУК «Полтавская сельская библиотека» на  2014 год </w:t>
      </w:r>
    </w:p>
    <w:p w:rsidR="00D13D1E" w:rsidRDefault="00D13D1E" w:rsidP="00EE414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6043"/>
      </w:tblGrid>
      <w:tr w:rsidR="00D13D1E" w:rsidTr="00EE4141">
        <w:tc>
          <w:tcPr>
            <w:tcW w:w="3528" w:type="dxa"/>
          </w:tcPr>
          <w:p w:rsidR="00D13D1E" w:rsidRDefault="00D13D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 программы</w:t>
            </w:r>
          </w:p>
        </w:tc>
        <w:tc>
          <w:tcPr>
            <w:tcW w:w="6043" w:type="dxa"/>
          </w:tcPr>
          <w:p w:rsidR="00D13D1E" w:rsidRDefault="00D13D1E" w:rsidP="00C941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Муниципальная целевая программа «Укрепл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ние материально-технической базы МКУК «Полтавская сельская библиотека» на  2014 год </w:t>
            </w:r>
          </w:p>
          <w:p w:rsidR="00D13D1E" w:rsidRDefault="00D13D1E">
            <w:pPr>
              <w:jc w:val="both"/>
              <w:rPr>
                <w:sz w:val="28"/>
                <w:szCs w:val="28"/>
              </w:rPr>
            </w:pPr>
          </w:p>
        </w:tc>
      </w:tr>
      <w:tr w:rsidR="00D13D1E" w:rsidTr="00EE4141">
        <w:tc>
          <w:tcPr>
            <w:tcW w:w="3528" w:type="dxa"/>
          </w:tcPr>
          <w:p w:rsidR="00D13D1E" w:rsidRDefault="00D13D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6043" w:type="dxa"/>
          </w:tcPr>
          <w:p w:rsidR="00D13D1E" w:rsidRDefault="00D13D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Полтавского сельского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Красноармейского района</w:t>
            </w:r>
          </w:p>
        </w:tc>
      </w:tr>
      <w:tr w:rsidR="00D13D1E" w:rsidTr="00EE4141">
        <w:tc>
          <w:tcPr>
            <w:tcW w:w="3528" w:type="dxa"/>
          </w:tcPr>
          <w:p w:rsidR="00D13D1E" w:rsidRDefault="00D13D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Координатор программы </w:t>
            </w:r>
          </w:p>
        </w:tc>
        <w:tc>
          <w:tcPr>
            <w:tcW w:w="6043" w:type="dxa"/>
          </w:tcPr>
          <w:p w:rsidR="00D13D1E" w:rsidRDefault="00D13D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Директор МКУК «Полтавская сельская библи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 xml:space="preserve">тека» О.Ю.Дмитренко  </w:t>
            </w:r>
          </w:p>
        </w:tc>
      </w:tr>
      <w:tr w:rsidR="00D13D1E" w:rsidTr="00EE4141">
        <w:tc>
          <w:tcPr>
            <w:tcW w:w="3528" w:type="dxa"/>
          </w:tcPr>
          <w:p w:rsidR="00D13D1E" w:rsidRDefault="00D13D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заказчики и (или)   исполнители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роприятий программы</w:t>
            </w:r>
          </w:p>
        </w:tc>
        <w:tc>
          <w:tcPr>
            <w:tcW w:w="6043" w:type="dxa"/>
          </w:tcPr>
          <w:p w:rsidR="00D13D1E" w:rsidRDefault="00D13D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Полтавского сельского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ния Красноармейского района </w:t>
            </w:r>
          </w:p>
        </w:tc>
      </w:tr>
      <w:tr w:rsidR="00D13D1E" w:rsidTr="00EE4141">
        <w:tc>
          <w:tcPr>
            <w:tcW w:w="3528" w:type="dxa"/>
          </w:tcPr>
          <w:p w:rsidR="00D13D1E" w:rsidRDefault="00D13D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Цели и задачи  программы </w:t>
            </w:r>
          </w:p>
        </w:tc>
        <w:tc>
          <w:tcPr>
            <w:tcW w:w="6043" w:type="dxa"/>
          </w:tcPr>
          <w:p w:rsidR="00D13D1E" w:rsidRDefault="00D13D1E">
            <w:pPr>
              <w:jc w:val="both"/>
              <w:rPr>
                <w:sz w:val="28"/>
              </w:rPr>
            </w:pPr>
            <w:r>
              <w:rPr>
                <w:sz w:val="28"/>
              </w:rPr>
              <w:t>Улучшение условий доступа различных  групп населения станицы Полтавской к культурным ценностям и информационным ресурсам через деятельность библиотеки.</w:t>
            </w:r>
          </w:p>
        </w:tc>
      </w:tr>
      <w:tr w:rsidR="00D13D1E" w:rsidTr="00EE4141">
        <w:tc>
          <w:tcPr>
            <w:tcW w:w="3528" w:type="dxa"/>
          </w:tcPr>
          <w:p w:rsidR="00D13D1E" w:rsidRDefault="00D13D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043" w:type="dxa"/>
          </w:tcPr>
          <w:p w:rsidR="00D13D1E" w:rsidRDefault="00D13D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</w:tr>
      <w:tr w:rsidR="00D13D1E" w:rsidTr="00EE4141">
        <w:tc>
          <w:tcPr>
            <w:tcW w:w="3528" w:type="dxa"/>
          </w:tcPr>
          <w:p w:rsidR="00D13D1E" w:rsidRDefault="00D13D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финансирования программы</w:t>
            </w:r>
          </w:p>
        </w:tc>
        <w:tc>
          <w:tcPr>
            <w:tcW w:w="6043" w:type="dxa"/>
          </w:tcPr>
          <w:p w:rsidR="00D13D1E" w:rsidRDefault="00D13D1E">
            <w:pPr>
              <w:jc w:val="both"/>
              <w:rPr>
                <w:sz w:val="28"/>
              </w:rPr>
            </w:pPr>
          </w:p>
          <w:p w:rsidR="00D13D1E" w:rsidRDefault="00D13D1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114 000 (Сто четырнадцать тысяч) рублей </w:t>
            </w:r>
          </w:p>
          <w:p w:rsidR="00D13D1E" w:rsidRDefault="00D13D1E">
            <w:pPr>
              <w:jc w:val="both"/>
              <w:rPr>
                <w:sz w:val="28"/>
              </w:rPr>
            </w:pPr>
          </w:p>
        </w:tc>
      </w:tr>
      <w:tr w:rsidR="00D13D1E" w:rsidTr="00EE4141">
        <w:tc>
          <w:tcPr>
            <w:tcW w:w="3528" w:type="dxa"/>
          </w:tcPr>
          <w:p w:rsidR="00D13D1E" w:rsidRDefault="00D13D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  финансиров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6043" w:type="dxa"/>
          </w:tcPr>
          <w:p w:rsidR="00D13D1E" w:rsidRDefault="00D13D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средства бюджета Полтавского сельского пос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ления, внебюджетные средства  </w:t>
            </w:r>
          </w:p>
        </w:tc>
      </w:tr>
      <w:tr w:rsidR="00D13D1E" w:rsidTr="00EE4141">
        <w:tc>
          <w:tcPr>
            <w:tcW w:w="3528" w:type="dxa"/>
          </w:tcPr>
          <w:p w:rsidR="00D13D1E" w:rsidRDefault="00D13D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 за исполнением программы </w:t>
            </w:r>
          </w:p>
        </w:tc>
        <w:tc>
          <w:tcPr>
            <w:tcW w:w="6043" w:type="dxa"/>
          </w:tcPr>
          <w:p w:rsidR="00D13D1E" w:rsidRDefault="00D13D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доходам и управлению  муниципальным имуществом администрации Полтавского сельского поселения Т.Г.Быкова</w:t>
            </w:r>
          </w:p>
        </w:tc>
      </w:tr>
    </w:tbl>
    <w:p w:rsidR="00D13D1E" w:rsidRDefault="00D13D1E" w:rsidP="00EE4141">
      <w:pPr>
        <w:jc w:val="center"/>
      </w:pPr>
    </w:p>
    <w:p w:rsidR="00D13D1E" w:rsidRDefault="00D13D1E" w:rsidP="00EE4141">
      <w:pPr>
        <w:pStyle w:val="Subtitle"/>
        <w:ind w:firstLine="851"/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  <w:lang w:val="en-US"/>
        </w:rPr>
        <w:t>II</w:t>
      </w:r>
      <w:r>
        <w:rPr>
          <w:b w:val="0"/>
        </w:rPr>
        <w:t>. ОСНОВНОЕ  СОДЕРЖАНИЕ</w:t>
      </w:r>
    </w:p>
    <w:p w:rsidR="00D13D1E" w:rsidRDefault="00D13D1E" w:rsidP="00EE4141">
      <w:pPr>
        <w:pStyle w:val="Subtitle"/>
        <w:ind w:firstLine="851"/>
        <w:jc w:val="both"/>
        <w:rPr>
          <w:b w:val="0"/>
        </w:rPr>
      </w:pPr>
    </w:p>
    <w:p w:rsidR="00D13D1E" w:rsidRDefault="00D13D1E" w:rsidP="00EE4141">
      <w:pPr>
        <w:pStyle w:val="Subtitle"/>
        <w:ind w:firstLine="851"/>
        <w:jc w:val="both"/>
        <w:rPr>
          <w:b w:val="0"/>
        </w:rPr>
      </w:pPr>
      <w:r>
        <w:rPr>
          <w:b w:val="0"/>
        </w:rPr>
        <w:t>1. Программа «Укрепление материально-технической базы МКУК  «Полтавская сельская библиотека» на 2014 год (далее именуется - Программа) разработана муниципальным казённым учреждением культуры «Полтавская сельская библиотека»  с целью улучшения условий доступа различных групп населения станицы Полтавской к культурным ценностям и информационным ресурсам через деятельность библиотеки.</w:t>
      </w:r>
    </w:p>
    <w:p w:rsidR="00D13D1E" w:rsidRDefault="00D13D1E" w:rsidP="00EE414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2.Основным источником ресурсного обеспечения Программы являются средства бюджета Полтавского сельского поселения </w:t>
      </w:r>
      <w:r>
        <w:rPr>
          <w:rFonts w:ascii="Times New Roman" w:hAnsi="Times New Roman" w:cs="Times New Roman"/>
          <w:spacing w:val="-6"/>
          <w:sz w:val="28"/>
          <w:szCs w:val="28"/>
        </w:rPr>
        <w:t>Красноармейского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3D1E" w:rsidRDefault="00D13D1E" w:rsidP="00FA79CF">
      <w:pPr>
        <w:pStyle w:val="BodyTextIndent"/>
        <w:ind w:left="0" w:firstLine="1134"/>
        <w:rPr>
          <w:sz w:val="28"/>
          <w:szCs w:val="20"/>
        </w:rPr>
      </w:pPr>
      <w:r>
        <w:rPr>
          <w:sz w:val="28"/>
        </w:rPr>
        <w:t>В объемы финансирования Программы могут вноситься коррективы в соответствии с изменениями ситуации, условий финансирования, нормативно-правовой базы, а также наличия средств.</w:t>
      </w:r>
    </w:p>
    <w:p w:rsidR="00D13D1E" w:rsidRDefault="00D13D1E" w:rsidP="00EE4141">
      <w:pPr>
        <w:rPr>
          <w:sz w:val="28"/>
        </w:rPr>
      </w:pPr>
    </w:p>
    <w:p w:rsidR="00D13D1E" w:rsidRDefault="00D13D1E" w:rsidP="00EE4141">
      <w:r>
        <w:t xml:space="preserve">                          МЕРОПРИЯТИЯ ДОЛГОСРОЧНОЙ ЦЕЛЕВОЙ ПРОГРАММЫ </w:t>
      </w:r>
    </w:p>
    <w:p w:rsidR="00D13D1E" w:rsidRDefault="00D13D1E" w:rsidP="00EE41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тыс. руб.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620"/>
        <w:gridCol w:w="1384"/>
        <w:gridCol w:w="1276"/>
        <w:gridCol w:w="992"/>
        <w:gridCol w:w="3548"/>
      </w:tblGrid>
      <w:tr w:rsidR="00D13D1E" w:rsidTr="00FA79CF"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>Наименов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 xml:space="preserve">ние  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3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  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left="-70"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 xml:space="preserve">Объем    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>вания, всего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D1E" w:rsidTr="00FA79CF">
        <w:trPr>
          <w:cantSplit/>
          <w:trHeight w:val="24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D1E" w:rsidRPr="00FA79CF" w:rsidRDefault="00D13D1E"/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D1E" w:rsidRPr="00FA79CF" w:rsidRDefault="00D13D1E"/>
        </w:tc>
        <w:tc>
          <w:tcPr>
            <w:tcW w:w="13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D1E" w:rsidRPr="00FA79CF" w:rsidRDefault="00D13D1E"/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D1E" w:rsidRPr="00FA79CF" w:rsidRDefault="00D13D1E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D1E" w:rsidRPr="00FA79CF" w:rsidRDefault="00D13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D1E" w:rsidRPr="00FA79CF" w:rsidRDefault="00D13D1E">
            <w:r w:rsidRPr="00FA79CF">
              <w:t>Муниципальный заказчик</w:t>
            </w:r>
          </w:p>
        </w:tc>
      </w:tr>
      <w:tr w:rsidR="00D13D1E" w:rsidRPr="00FA79CF" w:rsidTr="00EE4141">
        <w:trPr>
          <w:gridAfter w:val="5"/>
          <w:wAfter w:w="882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</w:tr>
      <w:tr w:rsidR="00D13D1E" w:rsidTr="00FA79CF">
        <w:trPr>
          <w:cantSplit/>
          <w:trHeight w:val="586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r w:rsidRPr="00FA79CF">
              <w:t>Комплектов</w:t>
            </w:r>
            <w:r w:rsidRPr="00FA79CF">
              <w:t>а</w:t>
            </w:r>
            <w:r w:rsidRPr="00FA79CF">
              <w:t>ние библи</w:t>
            </w:r>
            <w:r w:rsidRPr="00FA79CF">
              <w:t>о</w:t>
            </w:r>
            <w:r w:rsidRPr="00FA79CF">
              <w:t>течных фо</w:t>
            </w:r>
            <w:r w:rsidRPr="00FA79CF">
              <w:t>н</w:t>
            </w:r>
            <w:r w:rsidRPr="00FA79CF">
              <w:t>дов библи</w:t>
            </w:r>
            <w:r w:rsidRPr="00FA79CF">
              <w:t>о</w:t>
            </w:r>
            <w:r w:rsidRPr="00FA79CF">
              <w:t>теки справо</w:t>
            </w:r>
            <w:r w:rsidRPr="00FA79CF">
              <w:t>ч</w:t>
            </w:r>
            <w:r w:rsidRPr="00FA79CF">
              <w:t>ной, учебной, отраслевой, краеведч</w:t>
            </w:r>
            <w:r w:rsidRPr="00FA79CF">
              <w:t>е</w:t>
            </w:r>
            <w:r w:rsidRPr="00FA79CF">
              <w:t>ской литер</w:t>
            </w:r>
            <w:r w:rsidRPr="00FA79CF">
              <w:t>а</w:t>
            </w:r>
            <w:r w:rsidRPr="00FA79CF">
              <w:t>турой,  мет</w:t>
            </w:r>
            <w:r w:rsidRPr="00FA79CF">
              <w:t>о</w:t>
            </w:r>
            <w:r w:rsidRPr="00FA79CF">
              <w:t>дической л</w:t>
            </w:r>
            <w:r w:rsidRPr="00FA79CF">
              <w:t>и</w:t>
            </w:r>
            <w:r w:rsidRPr="00FA79CF">
              <w:t>тературой,  художестве</w:t>
            </w:r>
            <w:r w:rsidRPr="00FA79CF">
              <w:t>н</w:t>
            </w:r>
            <w:r w:rsidRPr="00FA79CF">
              <w:t>ной.</w:t>
            </w:r>
          </w:p>
          <w:p w:rsidR="00D13D1E" w:rsidRPr="00FA79CF" w:rsidRDefault="00D13D1E">
            <w:r w:rsidRPr="00FA79CF">
              <w:t>Формиров</w:t>
            </w:r>
            <w:r w:rsidRPr="00FA79CF">
              <w:t>а</w:t>
            </w:r>
            <w:r w:rsidRPr="00FA79CF">
              <w:t>ние фондов библиотеки нетрадицио</w:t>
            </w:r>
            <w:r w:rsidRPr="00FA79CF">
              <w:t>н</w:t>
            </w:r>
            <w:r w:rsidRPr="00FA79CF">
              <w:t>ными носит</w:t>
            </w:r>
            <w:r w:rsidRPr="00FA79CF">
              <w:t>е</w:t>
            </w:r>
            <w:r w:rsidRPr="00FA79CF">
              <w:t>лями инфо</w:t>
            </w:r>
            <w:r w:rsidRPr="00FA79CF">
              <w:t>р</w:t>
            </w:r>
            <w:r w:rsidRPr="00FA79CF">
              <w:t>мации:</w:t>
            </w:r>
          </w:p>
          <w:p w:rsidR="00D13D1E" w:rsidRPr="00FA79CF" w:rsidRDefault="00D13D1E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 xml:space="preserve"> -видеомат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 xml:space="preserve">риалы, </w:t>
            </w:r>
            <w:r w:rsidRPr="00FA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ROM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 xml:space="preserve"> и др</w:t>
            </w:r>
            <w:r w:rsidRPr="00FA79CF">
              <w:t>.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>бюджет п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 xml:space="preserve">селения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>МКУК  «Полтавская сельская библиотека»</w:t>
            </w:r>
          </w:p>
        </w:tc>
      </w:tr>
      <w:tr w:rsidR="00D13D1E" w:rsidTr="00FA79CF">
        <w:trPr>
          <w:cantSplit/>
          <w:trHeight w:val="36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D1E" w:rsidRPr="00FA79CF" w:rsidRDefault="00D13D1E"/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D1E" w:rsidRPr="00FA79CF" w:rsidRDefault="00D13D1E">
            <w:pPr>
              <w:rPr>
                <w:rFonts w:ascii="Courier New" w:hAnsi="Courier New" w:cs="Courier New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бюджет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3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D13D1E" w:rsidTr="00FA79CF">
        <w:trPr>
          <w:cantSplit/>
          <w:trHeight w:val="36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D1E" w:rsidRPr="00FA79CF" w:rsidRDefault="00D13D1E"/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D1E" w:rsidRPr="00FA79CF" w:rsidRDefault="00D13D1E">
            <w:pPr>
              <w:rPr>
                <w:rFonts w:ascii="Courier New" w:hAnsi="Courier New" w:cs="Courier New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3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D13D1E" w:rsidTr="00FA79CF">
        <w:trPr>
          <w:cantSplit/>
          <w:trHeight w:val="36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D1E" w:rsidRPr="00FA79CF" w:rsidRDefault="00D13D1E"/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D1E" w:rsidRPr="00FA79CF" w:rsidRDefault="00D13D1E">
            <w:pPr>
              <w:rPr>
                <w:rFonts w:ascii="Courier New" w:hAnsi="Courier New" w:cs="Courier New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 xml:space="preserve">ный   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3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D13D1E" w:rsidTr="00FA79CF">
        <w:trPr>
          <w:cantSplit/>
          <w:trHeight w:val="36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D1E" w:rsidRPr="00FA79CF" w:rsidRDefault="00D13D1E"/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D1E" w:rsidRPr="00FA79CF" w:rsidRDefault="00D13D1E">
            <w:pPr>
              <w:rPr>
                <w:rFonts w:ascii="Courier New" w:hAnsi="Courier New" w:cs="Courier New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 xml:space="preserve">другие        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источники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3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D13D1E" w:rsidTr="00FA79CF">
        <w:trPr>
          <w:cantSplit/>
          <w:trHeight w:val="240"/>
        </w:trPr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 w:rsidRPr="00FA79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D1E" w:rsidRPr="00FA79CF" w:rsidRDefault="00D13D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3D1E" w:rsidRPr="00EE4141" w:rsidRDefault="00D13D1E" w:rsidP="00EE4141">
      <w:pPr>
        <w:pStyle w:val="Heading1"/>
        <w:spacing w:before="120" w:after="120"/>
        <w:ind w:firstLine="851"/>
        <w:rPr>
          <w:szCs w:val="28"/>
        </w:rPr>
      </w:pPr>
      <w:r w:rsidRPr="00EE4141">
        <w:rPr>
          <w:szCs w:val="28"/>
        </w:rPr>
        <w:t>3.</w:t>
      </w:r>
      <w:r w:rsidRPr="00EE4141">
        <w:rPr>
          <w:spacing w:val="-6"/>
          <w:szCs w:val="28"/>
        </w:rPr>
        <w:t xml:space="preserve">Контроль за ходом реализации Программы осуществляет </w:t>
      </w:r>
      <w:r>
        <w:rPr>
          <w:spacing w:val="-6"/>
          <w:szCs w:val="28"/>
        </w:rPr>
        <w:t>начальник о</w:t>
      </w:r>
      <w:r>
        <w:rPr>
          <w:spacing w:val="-6"/>
          <w:szCs w:val="28"/>
        </w:rPr>
        <w:t>т</w:t>
      </w:r>
      <w:r>
        <w:rPr>
          <w:spacing w:val="-6"/>
          <w:szCs w:val="28"/>
        </w:rPr>
        <w:t>д</w:t>
      </w:r>
      <w:r w:rsidRPr="00EE4141">
        <w:rPr>
          <w:spacing w:val="-6"/>
          <w:szCs w:val="28"/>
        </w:rPr>
        <w:t>администрация Полтавского сельского поселения Красноармейского района. В</w:t>
      </w:r>
      <w:r w:rsidRPr="00EE4141">
        <w:rPr>
          <w:szCs w:val="28"/>
        </w:rPr>
        <w:t xml:space="preserve"> качестве инструмента контроля за ходом исполнения Программы будут испол</w:t>
      </w:r>
      <w:r w:rsidRPr="00EE4141">
        <w:rPr>
          <w:szCs w:val="28"/>
        </w:rPr>
        <w:t>ь</w:t>
      </w:r>
      <w:r w:rsidRPr="00EE4141">
        <w:rPr>
          <w:szCs w:val="28"/>
        </w:rPr>
        <w:t>зоваться результаты полугодовых отчетов о ходе выполнения основных н</w:t>
      </w:r>
      <w:r w:rsidRPr="00EE4141">
        <w:rPr>
          <w:szCs w:val="28"/>
        </w:rPr>
        <w:t>а</w:t>
      </w:r>
      <w:r w:rsidRPr="00EE4141">
        <w:rPr>
          <w:szCs w:val="28"/>
        </w:rPr>
        <w:t>правлений программных действий, контрольных показателей Программы и расх</w:t>
      </w:r>
      <w:r w:rsidRPr="00EE4141">
        <w:rPr>
          <w:szCs w:val="28"/>
        </w:rPr>
        <w:t>о</w:t>
      </w:r>
      <w:r w:rsidRPr="00EE4141">
        <w:rPr>
          <w:szCs w:val="28"/>
        </w:rPr>
        <w:t>дования средств на эти цели.</w:t>
      </w:r>
    </w:p>
    <w:p w:rsidR="00D13D1E" w:rsidRDefault="00D13D1E" w:rsidP="00EE4141">
      <w:pPr>
        <w:rPr>
          <w:sz w:val="28"/>
        </w:rPr>
      </w:pPr>
      <w:r>
        <w:rPr>
          <w:sz w:val="28"/>
        </w:rPr>
        <w:t xml:space="preserve">Директор </w:t>
      </w:r>
    </w:p>
    <w:p w:rsidR="00D13D1E" w:rsidRDefault="00D13D1E" w:rsidP="00EE4141">
      <w:pPr>
        <w:rPr>
          <w:sz w:val="28"/>
        </w:rPr>
      </w:pPr>
      <w:r>
        <w:rPr>
          <w:sz w:val="28"/>
        </w:rPr>
        <w:t>МКУК «Полтавская сельская библиотека»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О.Ю.Дмитренко   </w:t>
      </w:r>
    </w:p>
    <w:sectPr w:rsidR="00D13D1E" w:rsidSect="002F056A">
      <w:pgSz w:w="11906" w:h="16838"/>
      <w:pgMar w:top="1134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A5800"/>
    <w:multiLevelType w:val="hybridMultilevel"/>
    <w:tmpl w:val="9AB0DD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851"/>
  <w:autoHyphenation/>
  <w:hyphenationZone w:val="357"/>
  <w:doNotHyphenateCaps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2FE"/>
    <w:rsid w:val="00042EA6"/>
    <w:rsid w:val="00062E1B"/>
    <w:rsid w:val="00071DB7"/>
    <w:rsid w:val="000A5EC7"/>
    <w:rsid w:val="000F69CE"/>
    <w:rsid w:val="0013012F"/>
    <w:rsid w:val="00134D78"/>
    <w:rsid w:val="00140EE5"/>
    <w:rsid w:val="0014175E"/>
    <w:rsid w:val="001C650C"/>
    <w:rsid w:val="001E3966"/>
    <w:rsid w:val="001F10E6"/>
    <w:rsid w:val="001F6CF7"/>
    <w:rsid w:val="002329F1"/>
    <w:rsid w:val="002411FC"/>
    <w:rsid w:val="002845C4"/>
    <w:rsid w:val="002A5419"/>
    <w:rsid w:val="002B1423"/>
    <w:rsid w:val="002F056A"/>
    <w:rsid w:val="002F1982"/>
    <w:rsid w:val="00334340"/>
    <w:rsid w:val="00363945"/>
    <w:rsid w:val="0038597B"/>
    <w:rsid w:val="0039540D"/>
    <w:rsid w:val="003D7351"/>
    <w:rsid w:val="003E071F"/>
    <w:rsid w:val="00400F67"/>
    <w:rsid w:val="00511450"/>
    <w:rsid w:val="005137CF"/>
    <w:rsid w:val="0052758D"/>
    <w:rsid w:val="00550D40"/>
    <w:rsid w:val="005B01A2"/>
    <w:rsid w:val="005C7A11"/>
    <w:rsid w:val="005D7C89"/>
    <w:rsid w:val="00640FE4"/>
    <w:rsid w:val="00641209"/>
    <w:rsid w:val="00696570"/>
    <w:rsid w:val="006A5545"/>
    <w:rsid w:val="006B5198"/>
    <w:rsid w:val="006D3EBA"/>
    <w:rsid w:val="00721421"/>
    <w:rsid w:val="0076156B"/>
    <w:rsid w:val="00785533"/>
    <w:rsid w:val="007A136E"/>
    <w:rsid w:val="007A3891"/>
    <w:rsid w:val="007A4524"/>
    <w:rsid w:val="007C027C"/>
    <w:rsid w:val="007C5592"/>
    <w:rsid w:val="007C6992"/>
    <w:rsid w:val="007D492D"/>
    <w:rsid w:val="008460B4"/>
    <w:rsid w:val="00847553"/>
    <w:rsid w:val="00863F3C"/>
    <w:rsid w:val="008B6406"/>
    <w:rsid w:val="008B7B93"/>
    <w:rsid w:val="008E58DF"/>
    <w:rsid w:val="00902487"/>
    <w:rsid w:val="00921D9F"/>
    <w:rsid w:val="00931B35"/>
    <w:rsid w:val="00955552"/>
    <w:rsid w:val="00956911"/>
    <w:rsid w:val="0098631F"/>
    <w:rsid w:val="00992013"/>
    <w:rsid w:val="009D4985"/>
    <w:rsid w:val="00A24888"/>
    <w:rsid w:val="00A776B4"/>
    <w:rsid w:val="00A84CCE"/>
    <w:rsid w:val="00A8629A"/>
    <w:rsid w:val="00AF4181"/>
    <w:rsid w:val="00AF6BE7"/>
    <w:rsid w:val="00BC4A3E"/>
    <w:rsid w:val="00C038D6"/>
    <w:rsid w:val="00C05324"/>
    <w:rsid w:val="00C16F1B"/>
    <w:rsid w:val="00C30FE9"/>
    <w:rsid w:val="00C94197"/>
    <w:rsid w:val="00CB4BF1"/>
    <w:rsid w:val="00CD2FE8"/>
    <w:rsid w:val="00CE1640"/>
    <w:rsid w:val="00D12541"/>
    <w:rsid w:val="00D13D1E"/>
    <w:rsid w:val="00D262FE"/>
    <w:rsid w:val="00D73CB7"/>
    <w:rsid w:val="00DB5AA5"/>
    <w:rsid w:val="00E05FDA"/>
    <w:rsid w:val="00E176C1"/>
    <w:rsid w:val="00E23CCF"/>
    <w:rsid w:val="00E27215"/>
    <w:rsid w:val="00E573BA"/>
    <w:rsid w:val="00E60D29"/>
    <w:rsid w:val="00E87362"/>
    <w:rsid w:val="00EC178A"/>
    <w:rsid w:val="00EE4141"/>
    <w:rsid w:val="00EE4A96"/>
    <w:rsid w:val="00F100D2"/>
    <w:rsid w:val="00F2032F"/>
    <w:rsid w:val="00F2679E"/>
    <w:rsid w:val="00F46389"/>
    <w:rsid w:val="00FA79CF"/>
    <w:rsid w:val="00FD5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D7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4D78"/>
    <w:pPr>
      <w:keepNext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34D78"/>
    <w:pPr>
      <w:keepNext/>
      <w:jc w:val="center"/>
      <w:outlineLvl w:val="1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34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34D78"/>
    <w:rPr>
      <w:rFonts w:ascii="Cambria" w:hAnsi="Cambria" w:cs="Times New Roman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34D78"/>
    <w:pPr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34D78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34D78"/>
    <w:pPr>
      <w:jc w:val="center"/>
    </w:pPr>
    <w:rPr>
      <w:b/>
      <w:bCs/>
      <w:sz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E4141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ConsPlusNormal">
    <w:name w:val="ConsPlusNormal"/>
    <w:uiPriority w:val="99"/>
    <w:rsid w:val="00EE414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D4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4D7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7A452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14175E"/>
    <w:pPr>
      <w:spacing w:after="120"/>
    </w:pPr>
    <w:rPr>
      <w:sz w:val="28"/>
      <w:szCs w:val="2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34D78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EE414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34D78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69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692</Words>
  <Characters>3945</Characters>
  <Application>Microsoft Office Outlook</Application>
  <DocSecurity>0</DocSecurity>
  <Lines>0</Lines>
  <Paragraphs>0</Paragraphs>
  <ScaleCrop>false</ScaleCrop>
  <Company>poltpos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comp02</dc:creator>
  <cp:keywords/>
  <dc:description/>
  <cp:lastModifiedBy>Администратор</cp:lastModifiedBy>
  <cp:revision>2</cp:revision>
  <cp:lastPrinted>2013-09-30T08:56:00Z</cp:lastPrinted>
  <dcterms:created xsi:type="dcterms:W3CDTF">2013-09-30T08:57:00Z</dcterms:created>
  <dcterms:modified xsi:type="dcterms:W3CDTF">2013-09-30T08:57:00Z</dcterms:modified>
</cp:coreProperties>
</file>